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DC7" w:rsidRDefault="006F0DC7" w:rsidP="006F0D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BASTARD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6F0DC7" w:rsidRDefault="0051428A" w:rsidP="006F0D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Tavistock Abbey.</w:t>
      </w:r>
    </w:p>
    <w:p w:rsidR="006F0DC7" w:rsidRDefault="006F0DC7" w:rsidP="006F0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0DC7" w:rsidRDefault="006F0DC7" w:rsidP="006F0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0DC7" w:rsidRDefault="006F0DC7" w:rsidP="0051428A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</w:t>
      </w:r>
      <w:r w:rsidR="0051428A">
        <w:rPr>
          <w:rFonts w:ascii="Times New Roman" w:hAnsi="Times New Roman" w:cs="Times New Roman"/>
          <w:sz w:val="24"/>
          <w:szCs w:val="24"/>
        </w:rPr>
        <w:t xml:space="preserve">and subdeacon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St.Gabriel’s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Chapel,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5142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Devon, by the Bishop.</w:t>
      </w:r>
    </w:p>
    <w:p w:rsidR="006F0DC7" w:rsidRDefault="006F0DC7" w:rsidP="006F0D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p.103)</w:t>
      </w:r>
    </w:p>
    <w:p w:rsidR="00AD2FA2" w:rsidRDefault="00A46BD2" w:rsidP="00AD2FA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</w:t>
      </w:r>
      <w:r w:rsidR="00AD2FA2">
        <w:rPr>
          <w:rFonts w:ascii="Times New Roman" w:hAnsi="Times New Roman" w:cs="Times New Roman"/>
          <w:sz w:val="24"/>
          <w:szCs w:val="24"/>
        </w:rPr>
        <w:tab/>
        <w:t>He was ordained deacon in the parish church of Paignton, Devon, by the Bishop.</w:t>
      </w:r>
    </w:p>
    <w:p w:rsidR="00AD2FA2" w:rsidRDefault="00AD2FA2" w:rsidP="00AD2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1420-55”, part 4 pp.104-5)</w:t>
      </w:r>
    </w:p>
    <w:p w:rsidR="00A46BD2" w:rsidRDefault="00A46BD2" w:rsidP="00AD2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Dec.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Bishop’s Palace, Exeter, by the Bishop.</w:t>
      </w:r>
    </w:p>
    <w:p w:rsidR="00A46BD2" w:rsidRDefault="00A46BD2" w:rsidP="00AD2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(ibid.p.106)</w:t>
      </w:r>
    </w:p>
    <w:p w:rsidR="00AD2FA2" w:rsidRDefault="00AD2FA2" w:rsidP="00AD2F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2FA2" w:rsidRDefault="00AD2FA2" w:rsidP="00AD2F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2FA2" w:rsidRDefault="00AD2FA2" w:rsidP="00AD2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April 2016</w:t>
      </w:r>
    </w:p>
    <w:p w:rsidR="00A46BD2" w:rsidRPr="00314E16" w:rsidRDefault="00A46BD2" w:rsidP="00AD2F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April 2016</w:t>
      </w:r>
      <w:bookmarkStart w:id="0" w:name="_GoBack"/>
      <w:bookmarkEnd w:id="0"/>
    </w:p>
    <w:p w:rsidR="006F0DC7" w:rsidRDefault="006F0DC7" w:rsidP="006F0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F0DC7" w:rsidRDefault="00A46BD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F0D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DC7" w:rsidRDefault="006F0DC7" w:rsidP="00E71FC3">
      <w:pPr>
        <w:spacing w:after="0" w:line="240" w:lineRule="auto"/>
      </w:pPr>
      <w:r>
        <w:separator/>
      </w:r>
    </w:p>
  </w:endnote>
  <w:endnote w:type="continuationSeparator" w:id="0">
    <w:p w:rsidR="006F0DC7" w:rsidRDefault="006F0D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DC7" w:rsidRDefault="006F0DC7" w:rsidP="00E71FC3">
      <w:pPr>
        <w:spacing w:after="0" w:line="240" w:lineRule="auto"/>
      </w:pPr>
      <w:r>
        <w:separator/>
      </w:r>
    </w:p>
  </w:footnote>
  <w:footnote w:type="continuationSeparator" w:id="0">
    <w:p w:rsidR="006F0DC7" w:rsidRDefault="006F0D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DC7"/>
    <w:rsid w:val="0051428A"/>
    <w:rsid w:val="006F0DC7"/>
    <w:rsid w:val="00A46BD2"/>
    <w:rsid w:val="00AB52E8"/>
    <w:rsid w:val="00AD2FA2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B894C"/>
  <w15:chartTrackingRefBased/>
  <w15:docId w15:val="{7E363AB5-D476-4521-BCA9-C231CD8A4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2016-03-28T16:26:00Z</dcterms:created>
  <dcterms:modified xsi:type="dcterms:W3CDTF">2016-04-08T15:55:00Z</dcterms:modified>
</cp:coreProperties>
</file>